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0b1843" w14:textId="f0b1843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B77DE">
        <w:t>19</w:t>
      </w:r>
      <w:r w:rsidR="00AA2FC4">
        <w:t>/</w:t>
      </w:r>
      <w:r w:rsidR="0032191A">
        <w:t>20</w:t>
      </w:r>
      <w:r w:rsidR="00C675FC">
        <w:t>-</w:t>
      </w:r>
      <w:r w:rsidR="003A22A8">
        <w:t>4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2191A">
        <w:t>12</w:t>
      </w:r>
      <w:r w:rsidR="000E039A">
        <w:t xml:space="preserve">. </w:t>
      </w:r>
      <w:r w:rsidR="0032191A">
        <w:t>veljače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B77DE">
        <w:t>ŠKVER URODA j.d.o.o. za usluge</w:t>
      </w:r>
      <w:r w:rsidRPr="00E1312F" w:rsidR="001B77DE">
        <w:t xml:space="preserve">, </w:t>
      </w:r>
      <w:r w:rsidR="001B77DE">
        <w:t>Biograd na Moru</w:t>
      </w:r>
      <w:r w:rsidRPr="00E1312F" w:rsidR="001B77DE">
        <w:t xml:space="preserve">, </w:t>
      </w:r>
      <w:r w:rsidR="001B77DE">
        <w:t>IV. industrijska ulica 3</w:t>
      </w:r>
      <w:r w:rsidRPr="00E1312F" w:rsidR="001B77DE">
        <w:t xml:space="preserve">, OIB: </w:t>
      </w:r>
      <w:r w:rsidR="001B77DE">
        <w:t>09860828157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>
        <w:t>47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1B77DE">
        <w:t>Boško Uroda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896969">
        <w:t>za RH Svetlana Barešić, zastupnica po zakonu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1B77DE">
        <w:t>ŠKVER URODA j.d.o.o. za usluge</w:t>
      </w:r>
      <w:r w:rsidRPr="00E1312F" w:rsidR="001B77DE">
        <w:t xml:space="preserve">, </w:t>
      </w:r>
      <w:r w:rsidR="001B77DE">
        <w:t>Biograd na Moru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896969">
        <w:t>ERSTE</w:t>
      </w:r>
      <w:r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896969">
        <w:t>brodogradnja i održavanje brodova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ne posluje i </w:t>
      </w:r>
      <w:r w:rsidR="00896969">
        <w:t xml:space="preserve">nema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DC17F9">
        <w:t>, da je poslovao u iznajmljenom prostoru sa iznajmljenom opremom.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Zna da je žiro račun u blokadi</w:t>
      </w:r>
      <w:r w:rsidR="00DC17F9">
        <w:t xml:space="preserve">, </w:t>
      </w:r>
      <w:r w:rsidR="00896969">
        <w:t>prema njegovom saznanju oko 150.000,00 kuna i to od strane Porezne uprave</w:t>
      </w:r>
      <w:r w:rsidR="00DC17F9">
        <w:t>.</w:t>
      </w:r>
      <w:r>
        <w:t xml:space="preserve"> 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896969">
        <w:t>2 identična</w:t>
      </w:r>
      <w:r>
        <w:t xml:space="preserve"> </w:t>
      </w:r>
      <w:r w:rsidRPr="002C241F">
        <w:t>pečat</w:t>
      </w:r>
      <w:r w:rsidR="00896969">
        <w:t>a sa otiskom društva i oba se nalaze kod njega</w:t>
      </w:r>
    </w:p>
    <w:p w:rsidR="00896969" w:rsidP="003A22A8" w:rsidRDefault="00896969">
      <w:pPr>
        <w:jc w:val="both"/>
      </w:pPr>
    </w:p>
    <w:p w:rsidR="00896969" w:rsidP="00896969" w:rsidRDefault="001B77DE">
      <w:pPr>
        <w:jc w:val="both"/>
      </w:pPr>
      <w:r>
        <w:t>Boško Uroda</w:t>
      </w:r>
      <w:r w:rsidR="0032191A">
        <w:t xml:space="preserve"> navodi da je nje</w:t>
      </w:r>
      <w:r>
        <w:t>gov</w:t>
      </w:r>
      <w:r w:rsidR="003A22A8">
        <w:t xml:space="preserve"> broj mobitela: </w:t>
      </w:r>
      <w:r w:rsidR="00896969">
        <w:t>091/5782004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Knjigovodstvo je vodio </w:t>
      </w:r>
      <w:r w:rsidR="00896969">
        <w:t>servis PLC d.o.o.</w:t>
      </w:r>
      <w:r w:rsidR="00DC17F9">
        <w:t xml:space="preserve">, a dokumentacija se </w:t>
      </w:r>
      <w:r w:rsidR="00896969">
        <w:t>nalazi kod njega</w:t>
      </w:r>
      <w:r>
        <w:t>.</w:t>
      </w:r>
    </w:p>
    <w:p w:rsidR="003A22A8" w:rsidP="003A22A8" w:rsidRDefault="003A22A8">
      <w:pPr>
        <w:jc w:val="both"/>
      </w:pPr>
    </w:p>
    <w:p w:rsidR="00FD0A0E" w:rsidP="003A22A8" w:rsidRDefault="003A22A8">
      <w:pPr>
        <w:jc w:val="both"/>
      </w:pPr>
      <w:r>
        <w:t xml:space="preserve">Posebno navodi da </w:t>
      </w:r>
      <w:r w:rsidR="00896969">
        <w:t xml:space="preserve"> ne može podmiriti dugove prije 6 mjeseci do jedne godine.</w:t>
      </w:r>
    </w:p>
    <w:p w:rsidR="00896969" w:rsidP="003A22A8" w:rsidRDefault="00896969">
      <w:pPr>
        <w:jc w:val="both"/>
      </w:pPr>
    </w:p>
    <w:p w:rsidR="00896969" w:rsidP="003A22A8" w:rsidRDefault="00896969">
      <w:pPr>
        <w:jc w:val="both"/>
      </w:pPr>
      <w:r>
        <w:t>Zastupnica po zakonu RH ostaje kod prijedloga i napominje da nema podatke o imovini dužnika.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896969">
        <w:t>9,24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7F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2191A">
      <w:t>1</w:t>
    </w:r>
    <w:r w:rsidR="001B77DE">
      <w:t>9</w:t>
    </w:r>
    <w:r w:rsidR="00B80BDA">
      <w:t>/</w:t>
    </w:r>
    <w:r w:rsidR="00E84861">
      <w:t>20</w:t>
    </w:r>
    <w:r w:rsidR="0032191A">
      <w:t>20</w:t>
    </w:r>
    <w:r w:rsidR="0074759D">
      <w:t>-</w:t>
    </w:r>
    <w:r w:rsidR="003A22A8">
      <w:t>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27F0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627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27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27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27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27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2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7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2020.</izvorni_sadrzaj>
    <derivirana_varijabla naziv="DomainObject.StvarniPocetakDatum_1">12. veljače 2020.</derivirana_varijabla>
  </DomainObject.StvarniPocetakDatum>
  <DomainObject.StvarniZavrsetakDatum>
    <izvorni_sadrzaj>12. veljače 2020.</izvorni_sadrzaj>
    <derivirana_varijabla naziv="DomainObject.StvarniZavrsetakDatum_1">12. veljače 2020.</derivirana_varijabla>
  </DomainObject.StvarniZavrsetakDatum>
  <DomainObject.PlaniraniZavrsetakDatum>
    <izvorni_sadrzaj>12. veljače 2020.</izvorni_sadrzaj>
    <derivirana_varijabla naziv="DomainObject.PlaniraniZavrsetakDatum_1">12. veljače 2020.</derivirana_varijabla>
  </DomainObject.PlaniraniZavrsetakDatum>
  <DomainObject.PlaniraniPocetakDatum>
    <izvorni_sadrzaj>12. veljače 2020.</izvorni_sadrzaj>
    <derivirana_varijabla naziv="DomainObject.PlaniraniPocetakDatum_1">12. veljače 2020.</derivirana_varijabla>
  </DomainObject.PlaniraniPocetakDatum>
  <DomainObject.StvarniPocetakVrijeme>
    <izvorni_sadrzaj>09:05</izvorni_sadrzaj>
    <derivirana_varijabla naziv="DomainObject.StvarniPocetakVrijeme_1">09:05</derivirana_varijabla>
  </DomainObject.StvarniPocetakVrijeme>
  <DomainObject.StvarniZavrsetakVrijeme>
    <izvorni_sadrzaj>09:24</izvorni_sadrzaj>
    <derivirana_varijabla naziv="DomainObject.StvarniZavrsetakVrijeme_1">09:24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2020.</izvorni_sadrzaj>
    <derivirana_varijabla naziv="DomainObject.Zapisnik.DatumKreiranja_1">12.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St-19/2020-5</izvorni_sadrzaj>
    <derivirana_varijabla naziv="DomainObject.Zapisnik.Oznaka_1">St-19/2020-5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St-19/2020</izvorni_sadrzaj>
    <derivirana_varijabla naziv="DomainObject.Predmet.OznakaBroj_1">St-19/2020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ŠKVER URODA jednostavno društvo s ograničenom odgovornošću za usluge</izvorni_sadrzaj>
    <derivirana_varijabla naziv="DomainObject.Predmet.ProtustrankaFormated_1">  ŠKVER URODA jednostavno društvo s ograničenom odgovornošću za usluge</derivirana_varijabla>
  </DomainObject.Predmet.ProtustrankaFormated>
  <DomainObject.Predmet.ProtustrankaFormatedOIB>
    <izvorni_sadrzaj>  ŠKVER URODA jednostavno društvo s ograničenom odgovornošću za usluge, OIB 09860828157</izvorni_sadrzaj>
    <derivirana_varijabla naziv="DomainObject.Predmet.ProtustrankaFormatedOIB_1">  ŠKVER URODA jednostavno društvo s ograničenom odgovornošću za usluge, OIB 09860828157</derivirana_varijabla>
  </DomainObject.Predmet.ProtustrankaFormatedOIB>
  <DomainObject.Predmet.ProtustrankaFormatedWithAdress>
    <izvorni_sadrzaj> ŠKVER URODA jednostavno društvo s ograničenom odgovornošću za usluge, IV. industrijska ulica 3, 23210 Biograd Na Moru</izvorni_sadrzaj>
    <derivirana_varijabla naziv="DomainObject.Predmet.ProtustrankaFormatedWithAdress_1"> ŠKVER URODA jednostavno društvo s ograničenom odgovornošću za usluge, IV. industrijska ulica 3, 23210 Biograd Na Moru</derivirana_varijabla>
  </DomainObject.Predmet.ProtustrankaFormatedWithAdress>
  <DomainObject.Predmet.ProtustrankaFormatedWithAdressOIB>
    <izvorni_sadrzaj> ŠKVER URODA jednostavno društvo s ograničenom odgovornošću za usluge, OIB 09860828157, IV. industrijska ulica 3, 23210 Biograd Na Moru</izvorni_sadrzaj>
    <derivirana_varijabla naziv="DomainObject.Predmet.ProtustrankaFormatedWithAdressOIB_1"> ŠKVER URODA jednostavno društvo s ograničenom odgovornošću za usluge, OIB 09860828157, IV. industrijska ulica 3, 23210 Biograd Na Moru</derivirana_varijabla>
  </DomainObject.Predmet.ProtustrankaFormatedWithAdressOIB>
  <DomainObject.Predmet.ProtustrankaWithAdress>
    <izvorni_sadrzaj>ŠKVER URODA jednostavno društvo s ograničenom odgovornošću za usluge IV. industrijska ulica 3, 23210 Biograd Na Moru</izvorni_sadrzaj>
    <derivirana_varijabla naziv="DomainObject.Predmet.ProtustrankaWithAdress_1">ŠKVER URODA jednostavno društvo s ograničenom odgovornošću za usluge IV. industrijska ulica 3, 23210 Biograd Na Moru</derivirana_varijabla>
  </DomainObject.Predmet.ProtustrankaWithAdress>
  <DomainObject.Predmet.ProtustrankaWithAdressOIB>
    <izvorni_sadrzaj>ŠKVER URODA jednostavno društvo s ograničenom odgovornošću za usluge, OIB 09860828157, IV. industrijska ulica 3, 23210 Biograd Na Moru</izvorni_sadrzaj>
    <derivirana_varijabla naziv="DomainObject.Predmet.ProtustrankaWithAdressOIB_1">ŠKVER URODA jednostavno društvo s ograničenom odgovornošću za usluge, OIB 09860828157, IV. industrijska ulica 3, 23210 Biograd Na Moru</derivirana_varijabla>
  </DomainObject.Predmet.ProtustrankaWithAdressOIB>
  <DomainObject.Predmet.ProtustrankaNazivFormated>
    <izvorni_sadrzaj>ŠKVER URODA jednostavno društvo s ograničenom odgovornošću za usluge</izvorni_sadrzaj>
    <derivirana_varijabla naziv="DomainObject.Predmet.ProtustrankaNazivFormated_1">ŠKVER URODA jednostavno društvo s ograničenom odgovornošću za usluge</derivirana_varijabla>
  </DomainObject.Predmet.ProtustrankaNazivFormated>
  <DomainObject.Predmet.ProtustrankaNazivFormatedOIB>
    <izvorni_sadrzaj>ŠKVER URODA jednostavno društvo s ograničenom odgovornošću za usluge, OIB 09860828157</izvorni_sadrzaj>
    <derivirana_varijabla naziv="DomainObject.Predmet.ProtustrankaNazivFormatedOIB_1">ŠKVER URODA jednostavno društvo s ograničenom odgovornošću za usluge, OIB 09860828157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ŠKVER URODA jednostavno društvo s ograničenom odgovornošću za usluge</item>
    </izvorni_sadrzaj>
    <derivirana_varijabla naziv="DomainObject.Predmet.ProtuStrankaListFormated_1">
      <item>ŠKVER URODA jednostavno društvo s ograničenom odgovornošću za usluge</item>
    </derivirana_varijabla>
  </DomainObject.Predmet.ProtuStrankaListFormated>
  <DomainObject.Predmet.ProtuStrankaListFormatedOIB>
    <izvorni_sadrzaj>
      <item>ŠKVER URODA jednostavno društvo s ograničenom odgovornošću za usluge, OIB 09860828157</item>
    </izvorni_sadrzaj>
    <derivirana_varijabla naziv="DomainObject.Predmet.ProtuStrankaListFormatedOIB_1">
      <item>ŠKVER URODA jednostavno društvo s ograničenom odgovornošću za usluge, OIB 09860828157</item>
    </derivirana_varijabla>
  </DomainObject.Predmet.ProtuStrankaListFormatedOIB>
  <DomainObject.Predmet.ProtuStrankaListFormatedWithAdress>
    <izvorni_sadrzaj>
      <item>ŠKVER URODA jednostavno društvo s ograničenom odgovornošću za usluge, IV. industrijska ulica 3, 23210 Biograd Na Moru</item>
    </izvorni_sadrzaj>
    <derivirana_varijabla naziv="DomainObject.Predmet.ProtuStrankaListFormatedWithAdress_1">
      <item>ŠKVER URODA jednostavno društvo s ograničenom odgovornošću za usluge, IV. industrijska ulica 3, 23210 Biograd Na Moru</item>
    </derivirana_varijabla>
  </DomainObject.Predmet.ProtuStrankaListFormatedWithAdress>
  <DomainObject.Predmet.ProtuStrankaListFormatedWithAdressOIB>
    <izvorni_sadrzaj>
      <item>ŠKVER URODA jednostavno društvo s ograničenom odgovornošću za usluge, OIB 09860828157, IV. industrijska ulica 3, 23210 Biograd Na Moru</item>
    </izvorni_sadrzaj>
    <derivirana_varijabla naziv="DomainObject.Predmet.ProtuStrankaListFormatedWithAdressOIB_1">
      <item>ŠKVER URODA jednostavno društvo s ograničenom odgovornošću za usluge, OIB 09860828157, IV. industrijska ulica 3, 23210 Biograd Na Moru</item>
    </derivirana_varijabla>
  </DomainObject.Predmet.ProtuStrankaListFormatedWithAdressOIB>
  <DomainObject.Predmet.ProtuStrankaListNazivFormated>
    <izvorni_sadrzaj>
      <item>ŠKVER URODA jednostavno društvo s ograničenom odgovornošću za usluge</item>
    </izvorni_sadrzaj>
    <derivirana_varijabla naziv="DomainObject.Predmet.ProtuStrankaListNazivFormated_1">
      <item>ŠKVER URODA jednostavno društvo s ograničenom odgovornošću za usluge</item>
    </derivirana_varijabla>
  </DomainObject.Predmet.ProtuStrankaListNazivFormated>
  <DomainObject.Predmet.ProtuStrankaListNazivFormatedOIB>
    <izvorni_sadrzaj>
      <item>ŠKVER URODA jednostavno društvo s ograničenom odgovornošću za usluge, OIB 09860828157</item>
    </izvorni_sadrzaj>
    <derivirana_varijabla naziv="DomainObject.Predmet.ProtuStrankaListNazivFormatedOIB_1">
      <item>ŠKVER URODA jednostavno društvo s ograničenom odgovornošću za usluge, OIB 09860828157</item>
    </derivirana_varijabla>
  </DomainObject.Predmet.ProtuStrankaListNazivFormatedOIB>
  <DomainObject.Predmet.OstaliListFormated>
    <izvorni_sadrzaj>
      <item>Boško Uroda</item>
    </izvorni_sadrzaj>
    <derivirana_varijabla naziv="DomainObject.Predmet.OstaliListFormated_1">
      <item>Boško Uroda</item>
    </derivirana_varijabla>
  </DomainObject.Predmet.OstaliListFormated>
  <DomainObject.Predmet.OstaliListFormatedOIB>
    <izvorni_sadrzaj>
      <item>Boško Uroda, OIB 10085124801</item>
    </izvorni_sadrzaj>
    <derivirana_varijabla naziv="DomainObject.Predmet.OstaliListFormatedOIB_1">
      <item>Boško Uroda, OIB 10085124801</item>
    </derivirana_varijabla>
  </DomainObject.Predmet.OstaliListFormatedOIB>
  <DomainObject.Predmet.OstaliListFormatedWithAdress>
    <izvorni_sadrzaj>
      <item>Boško Uroda, Bračka 13, 23210 Biograd Na Moru</item>
    </izvorni_sadrzaj>
    <derivirana_varijabla naziv="DomainObject.Predmet.OstaliListFormatedWithAdress_1">
      <item>Boško Uroda, Bračka 13, 23210 Biograd Na Moru</item>
    </derivirana_varijabla>
  </DomainObject.Predmet.OstaliListFormatedWithAdress>
  <DomainObject.Predmet.OstaliListFormatedWithAdressOIB>
    <izvorni_sadrzaj>
      <item>Boško Uroda, OIB 10085124801, Bračka 13, 23210 Biograd Na Moru</item>
    </izvorni_sadrzaj>
    <derivirana_varijabla naziv="DomainObject.Predmet.OstaliListFormatedWithAdressOIB_1">
      <item>Boško Uroda, OIB 10085124801, Bračka 13, 23210 Biograd Na Moru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Uroda, OIB 10085124801</item>
    </izvorni_sadrzaj>
    <derivirana_varijabla naziv="DomainObject.Predmet.OstaliListNazivFormatedOIB_1">
      <item>Boško Uroda, OIB 10085124801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veljače 2020.</izvorni_sadrzaj>
    <derivirana_varijabla naziv="DomainObject.Datum_1">12. veljače 2020.</derivirana_varijabla>
  </DomainObject.Datum>
  <DomainObject.PoslovniBrojDokumenta>
    <izvorni_sadrzaj>St-19/2020-5</izvorni_sadrzaj>
    <derivirana_varijabla naziv="DomainObject.PoslovniBrojDokumenta_1">St-19/2020-5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ŠKVER URODA jednostavno društvo s ograničenom odgovornošću za usluge</izvorni_sadrzaj>
    <derivirana_varijabla naziv="DomainObject.Predmet.ProtustrankaIDrugi_1">ŠKVER URODA jednostavno društvo s ograničenom odgovornošću za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ŠKVER URODA jednostavno društvo s ograničenom odgovornošću za usluge, OIB 09860828157, IV. industrijska ulica 3, 23210 Biograd Na Moru</izvorni_sadrzaj>
    <derivirana_varijabla naziv="DomainObject.Predmet.ProtustrankaIDrugiAdressOIB_1">ŠKVER URODA jednostavno društvo s ograničenom odgovornošću za usluge, OIB 09860828157, IV. industrijska ulica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 URODA jednostavno društvo s ograničenom odgovornošću za usluge</item>
      <item>Financijska agencija, Podružnica Zadar</item>
      <item>Boško Uroda</item>
    </izvorni_sadrzaj>
    <derivirana_varijabla naziv="DomainObject.Predmet.SudioniciListNaziv_1">
      <item>ŠKVER URODA jednostavno društvo s ograničenom odgovornošću za usluge</item>
      <item>Financijska agencija, Podružnica Zadar</item>
      <item>Boško Uroda</item>
    </derivirana_varijabla>
  </DomainObject.Predmet.SudioniciListNaziv>
  <DomainObject.Predmet.SudioniciListAdressOIB>
    <izvorni_sadrzaj>
      <item>ŠKVER URODA jednostavno društvo s ograničenom odgovornošću za usluge, OIB 09860828157, IV. industrijska ulica 3,23210 Biograd Na Moru</item>
      <item>Financijska agencija, Podružnica Zadar, OIB 85821130368</item>
      <item>Boško Uroda, OIB 10085124801, Bračka 13,23210 Biograd Na Moru</item>
    </izvorni_sadrzaj>
    <derivirana_varijabla naziv="DomainObject.Predmet.SudioniciListAdressOIB_1">
      <item>ŠKVER URODA jednostavno društvo s ograničenom odgovornošću za usluge, OIB 09860828157, IV. industrijska ulica 3,23210 Biograd Na Moru</item>
      <item>Financijska agencija, Podružnica Zadar, OIB 85821130368</item>
      <item>Boško Uroda, OIB 10085124801, Bračka 13,23210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09860828157</item>
      <item>, OIB 85821130368</item>
      <item>, OIB 10085124801</item>
    </izvorni_sadrzaj>
    <derivirana_varijabla naziv="DomainObject.Predmet.SudioniciListNazivOIB_1">
      <item>, OIB 09860828157</item>
      <item>, OIB 85821130368</item>
      <item>, OIB 10085124801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2019.</izvorni_sadrzaj>
    <derivirana_varijabla naziv="DomainObject.Predmet.DatumPocetkaProcesa_1">15.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1984</properties:Characters>
  <properties:Lines>86</properties:Lines>
  <properties:Paragraphs>32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2020-02-11T14:18:00Z</dcterms:created>
  <dc:creator>Ardena Bajlo</dc:creator>
  <cp:lastModifiedBy>Ante Rubelj</cp:lastModifiedBy>
  <cp:lastPrinted>2019-10-10T06:56:00Z</cp:lastPrinted>
  <dcterms:modified xmlns:xsi="http://www.w3.org/2001/XMLSchema-instance" xsi:type="dcterms:W3CDTF">2020-02-12T13:00:00Z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St-19/2020-5 / Zapisnik - Ročište radi izjašnjenja o prijedlogu za otvaranje steč.post (1 St-19-2020-povodom prijedloga za otvaranje stečaja-12.2.20.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